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016592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A34930">
        <w:rPr>
          <w:b/>
          <w:noProof/>
          <w:sz w:val="24"/>
          <w:szCs w:val="24"/>
        </w:rPr>
        <w:t>-</w:t>
      </w:r>
      <w:r w:rsidR="00A34930" w:rsidRPr="00A34930">
        <w:rPr>
          <w:b/>
          <w:sz w:val="24"/>
          <w:szCs w:val="24"/>
        </w:rPr>
        <w:t>RAN4</w:t>
      </w:r>
      <w:r w:rsidR="00C66BA2" w:rsidRPr="00A34930">
        <w:rPr>
          <w:b/>
          <w:noProof/>
          <w:sz w:val="24"/>
          <w:szCs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A34930">
        <w:rPr>
          <w:b/>
          <w:noProof/>
          <w:sz w:val="24"/>
          <w:szCs w:val="24"/>
        </w:rPr>
        <w:t>#</w:t>
      </w:r>
      <w:r w:rsidR="00A34930" w:rsidRPr="00A34930">
        <w:rPr>
          <w:b/>
          <w:sz w:val="24"/>
          <w:szCs w:val="24"/>
        </w:rPr>
        <w:t>97-e</w:t>
      </w:r>
      <w:r>
        <w:rPr>
          <w:b/>
          <w:i/>
          <w:noProof/>
          <w:sz w:val="28"/>
        </w:rPr>
        <w:tab/>
      </w:r>
      <w:r w:rsidR="00B34269">
        <w:fldChar w:fldCharType="begin"/>
      </w:r>
      <w:r w:rsidR="00B34269">
        <w:instrText xml:space="preserve"> DOCPROPERTY  Tdoc#  \* MERGEFORMAT </w:instrText>
      </w:r>
      <w:r w:rsidR="00B34269">
        <w:fldChar w:fldCharType="separate"/>
      </w:r>
      <w:r w:rsidR="00E13F3D" w:rsidRPr="00E13F3D">
        <w:rPr>
          <w:b/>
          <w:i/>
          <w:noProof/>
          <w:sz w:val="28"/>
        </w:rPr>
        <w:t>TDoc#</w:t>
      </w:r>
      <w:r w:rsidR="00B34269">
        <w:rPr>
          <w:b/>
          <w:i/>
          <w:noProof/>
          <w:sz w:val="28"/>
        </w:rPr>
        <w:fldChar w:fldCharType="end"/>
      </w:r>
    </w:p>
    <w:p w14:paraId="7CB45193" w14:textId="3D3E9C3A" w:rsidR="001E41F3" w:rsidRDefault="00A34930" w:rsidP="005E2C44">
      <w:pPr>
        <w:pStyle w:val="CRCoverPage"/>
        <w:outlineLvl w:val="0"/>
        <w:rPr>
          <w:b/>
          <w:noProof/>
          <w:sz w:val="24"/>
        </w:rPr>
      </w:pPr>
      <w:r w:rsidRPr="00A34930">
        <w:rPr>
          <w:b/>
          <w:bCs/>
          <w:sz w:val="24"/>
          <w:szCs w:val="24"/>
        </w:rPr>
        <w:t>Electronic Meeting</w:t>
      </w:r>
      <w:r w:rsidR="001E41F3">
        <w:rPr>
          <w:b/>
          <w:noProof/>
          <w:sz w:val="24"/>
        </w:rPr>
        <w:t>,</w:t>
      </w:r>
      <w:r w:rsidR="00B34269">
        <w:fldChar w:fldCharType="begin"/>
      </w:r>
      <w:r w:rsidR="00B34269">
        <w:instrText xml:space="preserve"> DOCPROPERTY  StartDate  \* MERGEFORMAT </w:instrText>
      </w:r>
      <w:r w:rsidR="00B34269">
        <w:fldChar w:fldCharType="separate"/>
      </w:r>
      <w:r w:rsidR="003609EF" w:rsidRPr="00BA51D9">
        <w:rPr>
          <w:b/>
          <w:noProof/>
          <w:sz w:val="24"/>
        </w:rPr>
        <w:t xml:space="preserve"> &lt;Start_Date&gt;</w:t>
      </w:r>
      <w:r w:rsidR="00B34269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B34269">
        <w:fldChar w:fldCharType="begin"/>
      </w:r>
      <w:r w:rsidR="00B34269">
        <w:instrText xml:space="preserve"> DOCPROPERTY  EndDate  \* MERGEFORMAT </w:instrText>
      </w:r>
      <w:r w:rsidR="00B34269">
        <w:fldChar w:fldCharType="separate"/>
      </w:r>
      <w:r w:rsidR="003609EF" w:rsidRPr="00BA51D9">
        <w:rPr>
          <w:b/>
          <w:noProof/>
          <w:sz w:val="24"/>
        </w:rPr>
        <w:t>&lt;End_Date&gt;</w:t>
      </w:r>
      <w:r w:rsidR="00B34269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46BA4C" w:rsidR="001E41F3" w:rsidRPr="00A34930" w:rsidRDefault="001E41F3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88785D" w:rsidR="001E41F3" w:rsidRPr="00A34930" w:rsidRDefault="001E41F3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1DA375" w:rsidR="001E41F3" w:rsidRPr="00A34930" w:rsidRDefault="00A34930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A34930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7E5064" w:rsidR="001E41F3" w:rsidRPr="00A34930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CB10B8" w:rsidR="001E41F3" w:rsidRDefault="000849F8">
            <w:pPr>
              <w:pStyle w:val="CRCoverPage"/>
              <w:spacing w:after="0"/>
              <w:ind w:left="100"/>
              <w:rPr>
                <w:noProof/>
              </w:rPr>
            </w:pPr>
            <w:r>
              <w:t>Big CR on 38.101-1 Maintenance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020E65" w:rsidR="001E41F3" w:rsidRDefault="004B4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4DFFA3" w:rsidR="001E41F3" w:rsidRDefault="00A349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F53D881" w14:textId="77777777" w:rsidR="004B4B2C" w:rsidRDefault="004B4B2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</w:t>
            </w:r>
          </w:p>
          <w:p w14:paraId="115414A3" w14:textId="6EA58030" w:rsidR="001E41F3" w:rsidRDefault="004B4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3426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&lt;Res_date&gt;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92545B" w:rsidR="001E41F3" w:rsidRPr="00A34930" w:rsidRDefault="001E41F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D2A7C0" w:rsidR="001E41F3" w:rsidRDefault="000849F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647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D647C" w:rsidRDefault="00FD647C" w:rsidP="00FD64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0E51CA" w14:textId="77777777" w:rsidR="00FD647C" w:rsidRDefault="00FD647C" w:rsidP="00FD647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s shown in the table A.3.1-1, number of PRB for C</w:t>
            </w:r>
            <w:r>
              <w:rPr>
                <w:rFonts w:hint="eastAsia"/>
                <w:noProof/>
                <w:lang w:eastAsia="ja-JP"/>
              </w:rPr>
              <w:t>SI-RS for</w:t>
            </w:r>
            <w:r>
              <w:rPr>
                <w:noProof/>
                <w:lang w:eastAsia="ja-JP"/>
              </w:rPr>
              <w:t xml:space="preserve"> tracking is defined as the same size with the BWP size. And the CSI-RS periodicity is specified as follows.</w:t>
            </w:r>
          </w:p>
          <w:p w14:paraId="45648D32" w14:textId="77777777" w:rsidR="00FD647C" w:rsidRDefault="00FD647C" w:rsidP="00FD647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3D8996B3" w14:textId="77777777" w:rsidR="00FD647C" w:rsidRDefault="00FD647C" w:rsidP="00FD647C">
            <w:pPr>
              <w:pStyle w:val="CRCoverPage"/>
              <w:spacing w:after="0"/>
              <w:ind w:left="100"/>
            </w:pPr>
            <w:r>
              <w:object w:dxaOrig="9732" w:dyaOrig="840" w14:anchorId="1563563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3.35pt;height:29.15pt" o:ole="">
                  <v:imagedata r:id="rId12" o:title=""/>
                </v:shape>
                <o:OLEObject Type="Embed" ProgID="PBrush" ShapeID="_x0000_i1025" DrawAspect="Content" ObjectID="_1698497513" r:id="rId13"/>
              </w:object>
            </w:r>
          </w:p>
          <w:p w14:paraId="62671B34" w14:textId="77777777" w:rsidR="00FD647C" w:rsidRDefault="00FD647C" w:rsidP="00FD647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88B935A" w14:textId="77777777" w:rsidR="00FD647C" w:rsidRDefault="00FD647C" w:rsidP="00FD647C">
            <w:pPr>
              <w:pStyle w:val="CRCoverPage"/>
              <w:spacing w:after="0"/>
              <w:ind w:left="100"/>
              <w:rPr>
                <w:noProof/>
              </w:rPr>
            </w:pPr>
            <w:r>
              <w:object w:dxaOrig="8328" w:dyaOrig="936" w14:anchorId="1EEEA032">
                <v:shape id="_x0000_i1026" type="#_x0000_t75" style="width:342.5pt;height:37.45pt" o:ole="">
                  <v:imagedata r:id="rId14" o:title=""/>
                </v:shape>
                <o:OLEObject Type="Embed" ProgID="PBrush" ShapeID="_x0000_i1026" DrawAspect="Content" ObjectID="_1698497514" r:id="rId15"/>
              </w:object>
            </w:r>
          </w:p>
          <w:p w14:paraId="0DA0A809" w14:textId="77777777" w:rsidR="00FD647C" w:rsidRDefault="00FD647C" w:rsidP="00FD647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675B078E" w14:textId="77777777" w:rsidR="00FD647C" w:rsidRDefault="00FD647C" w:rsidP="00FD647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Now it is described in </w:t>
            </w: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S38.214 that it is not expected to configure with 2^</w:t>
            </w:r>
            <w:r w:rsidRPr="00F648CE">
              <w:rPr>
                <w:rFonts w:ascii="Symbol" w:hAnsi="Symbol"/>
                <w:noProof/>
                <w:lang w:eastAsia="ja-JP"/>
              </w:rPr>
              <w:t></w:t>
            </w:r>
            <w:r>
              <w:rPr>
                <w:noProof/>
                <w:lang w:eastAsia="ja-JP"/>
              </w:rPr>
              <w:t xml:space="preserve"> x 10 slots periodicity when CSI-RS resource size is larger than 52RBs</w:t>
            </w:r>
            <w:r>
              <w:rPr>
                <w:rFonts w:hint="eastAsia"/>
                <w:noProof/>
                <w:lang w:eastAsia="ja-JP"/>
              </w:rPr>
              <w:t>.</w:t>
            </w:r>
            <w:r>
              <w:rPr>
                <w:noProof/>
                <w:lang w:eastAsia="ja-JP"/>
              </w:rPr>
              <w:t xml:space="preserve"> </w:t>
            </w:r>
          </w:p>
          <w:p w14:paraId="2A3DCBD2" w14:textId="77777777" w:rsidR="00FD647C" w:rsidRDefault="00FD647C" w:rsidP="00FD647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Thus it is not allowed to configure 2x1*10= 20 slot for example with SCS 30 kHz BW 100 MHz (BWP size = 273RBs). </w:t>
            </w:r>
          </w:p>
          <w:p w14:paraId="1FC10D16" w14:textId="77777777" w:rsidR="00FD647C" w:rsidRDefault="00FD647C" w:rsidP="00FD647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4C1FB7A5" w14:textId="77777777" w:rsidR="00FD647C" w:rsidRDefault="00FD647C" w:rsidP="00FD647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lso, the periodicity should be a multiple of 10 so as not to affect the DL RMC patterns.</w:t>
            </w:r>
          </w:p>
          <w:p w14:paraId="77D506AF" w14:textId="77777777" w:rsidR="00FD647C" w:rsidRDefault="00FD647C" w:rsidP="00FD647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426E6E4C" w14:textId="77777777" w:rsidR="00FD647C" w:rsidRDefault="00FD647C" w:rsidP="00FD647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Extract from </w:t>
            </w:r>
            <w:r>
              <w:rPr>
                <w:rFonts w:hint="eastAsia"/>
                <w:noProof/>
                <w:lang w:eastAsia="ja-JP"/>
              </w:rPr>
              <w:t>TS38.214</w:t>
            </w:r>
            <w:r>
              <w:rPr>
                <w:noProof/>
                <w:lang w:eastAsia="ja-JP"/>
              </w:rPr>
              <w:t xml:space="preserve"> clause 5.1.6.1.1</w:t>
            </w:r>
          </w:p>
          <w:p w14:paraId="218A23DE" w14:textId="77777777" w:rsidR="00FD647C" w:rsidRDefault="00FD647C" w:rsidP="00FD64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 xml:space="preserve">the UE is not expected to be configured with the periodicity of </w:t>
            </w:r>
            <w:r w:rsidRPr="006A505A">
              <w:rPr>
                <w:color w:val="000000"/>
                <w:position w:val="-6"/>
              </w:rPr>
              <w:object w:dxaOrig="660" w:dyaOrig="300" w14:anchorId="43846472">
                <v:shape id="_x0000_i1027" type="#_x0000_t75" style="width:32.9pt;height:15.8pt" o:ole="">
                  <v:imagedata r:id="rId16" o:title=""/>
                </v:shape>
                <o:OLEObject Type="Embed" ProgID="Equation.3" ShapeID="_x0000_i1027" DrawAspect="Content" ObjectID="_1698497515" r:id="rId17"/>
              </w:object>
            </w:r>
            <w:r>
              <w:rPr>
                <w:color w:val="000000"/>
              </w:rPr>
              <w:t xml:space="preserve"> slots if the </w:t>
            </w:r>
            <w:r w:rsidRPr="006A505A">
              <w:rPr>
                <w:color w:val="000000"/>
              </w:rPr>
              <w:t>bandwidth of CSI-RS resource is larger than 52 resource blocks</w:t>
            </w:r>
            <w:r>
              <w:rPr>
                <w:color w:val="000000"/>
              </w:rPr>
              <w:t>.</w:t>
            </w:r>
          </w:p>
          <w:p w14:paraId="4B8EAF59" w14:textId="77777777" w:rsidR="00FD647C" w:rsidRDefault="00FD647C" w:rsidP="00FD647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BE9CFE9" w14:textId="77777777" w:rsidR="00FD647C" w:rsidRDefault="00FD647C" w:rsidP="00FD647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E</w:t>
            </w:r>
            <w:r>
              <w:rPr>
                <w:noProof/>
                <w:lang w:eastAsia="ja-JP"/>
              </w:rPr>
              <w:t>xtract from TS38.331 clause 6.3.2</w:t>
            </w:r>
          </w:p>
          <w:p w14:paraId="13D9EAAD" w14:textId="77777777" w:rsidR="00FD647C" w:rsidRPr="00EA1142" w:rsidRDefault="00FD647C" w:rsidP="00FD647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EA1142">
              <w:rPr>
                <w:rFonts w:ascii="Courier New" w:hAnsi="Courier New"/>
                <w:noProof/>
                <w:sz w:val="16"/>
                <w:lang w:eastAsia="en-GB"/>
              </w:rPr>
              <w:t xml:space="preserve">CSI-ResourcePeriodicityAndOffset ::=    </w:t>
            </w:r>
            <w:r w:rsidRPr="00EA1142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CHOICE</w:t>
            </w:r>
            <w:r w:rsidRPr="00EA1142">
              <w:rPr>
                <w:rFonts w:ascii="Courier New" w:hAnsi="Courier New"/>
                <w:noProof/>
                <w:sz w:val="16"/>
                <w:lang w:eastAsia="en-GB"/>
              </w:rPr>
              <w:t xml:space="preserve"> {</w:t>
            </w:r>
          </w:p>
          <w:p w14:paraId="2A0C97D6" w14:textId="77777777" w:rsidR="00FD647C" w:rsidRPr="00EA1142" w:rsidRDefault="00FD647C" w:rsidP="00FD647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EA1142">
              <w:rPr>
                <w:rFonts w:ascii="Courier New" w:hAnsi="Courier New"/>
                <w:noProof/>
                <w:sz w:val="16"/>
                <w:lang w:eastAsia="en-GB"/>
              </w:rPr>
              <w:t xml:space="preserve">    slots4                              </w:t>
            </w:r>
            <w:r w:rsidRPr="00EA1142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INTEGER</w:t>
            </w:r>
            <w:r w:rsidRPr="00EA1142">
              <w:rPr>
                <w:rFonts w:ascii="Courier New" w:hAnsi="Courier New"/>
                <w:noProof/>
                <w:sz w:val="16"/>
                <w:lang w:eastAsia="en-GB"/>
              </w:rPr>
              <w:t xml:space="preserve"> (0..3),</w:t>
            </w:r>
          </w:p>
          <w:p w14:paraId="4029ADEE" w14:textId="77777777" w:rsidR="00FD647C" w:rsidRPr="00EA1142" w:rsidRDefault="00FD647C" w:rsidP="00FD647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EA1142">
              <w:rPr>
                <w:rFonts w:ascii="Courier New" w:hAnsi="Courier New"/>
                <w:noProof/>
                <w:sz w:val="16"/>
                <w:lang w:eastAsia="en-GB"/>
              </w:rPr>
              <w:t xml:space="preserve">    slots5                              </w:t>
            </w:r>
            <w:r w:rsidRPr="00EA1142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INTEGER</w:t>
            </w:r>
            <w:r w:rsidRPr="00EA1142">
              <w:rPr>
                <w:rFonts w:ascii="Courier New" w:hAnsi="Courier New"/>
                <w:noProof/>
                <w:sz w:val="16"/>
                <w:lang w:eastAsia="en-GB"/>
              </w:rPr>
              <w:t xml:space="preserve"> (0..4),</w:t>
            </w:r>
          </w:p>
          <w:p w14:paraId="1A025E5A" w14:textId="77777777" w:rsidR="00FD647C" w:rsidRPr="00EA1142" w:rsidRDefault="00FD647C" w:rsidP="00FD647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EA1142">
              <w:rPr>
                <w:rFonts w:ascii="Courier New" w:hAnsi="Courier New"/>
                <w:noProof/>
                <w:sz w:val="16"/>
                <w:lang w:eastAsia="en-GB"/>
              </w:rPr>
              <w:t xml:space="preserve">    slots8                              </w:t>
            </w:r>
            <w:r w:rsidRPr="00EA1142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INTEGER</w:t>
            </w:r>
            <w:r w:rsidRPr="00EA1142">
              <w:rPr>
                <w:rFonts w:ascii="Courier New" w:hAnsi="Courier New"/>
                <w:noProof/>
                <w:sz w:val="16"/>
                <w:lang w:eastAsia="en-GB"/>
              </w:rPr>
              <w:t xml:space="preserve"> (0..7),</w:t>
            </w:r>
          </w:p>
          <w:p w14:paraId="67EA62D5" w14:textId="77777777" w:rsidR="00FD647C" w:rsidRPr="00EA1142" w:rsidRDefault="00FD647C" w:rsidP="00FD647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EA1142">
              <w:rPr>
                <w:rFonts w:ascii="Courier New" w:hAnsi="Courier New"/>
                <w:noProof/>
                <w:sz w:val="16"/>
                <w:lang w:eastAsia="en-GB"/>
              </w:rPr>
              <w:t xml:space="preserve">    slots10                             </w:t>
            </w:r>
            <w:r w:rsidRPr="00EA1142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INTEGER</w:t>
            </w:r>
            <w:r w:rsidRPr="00EA1142">
              <w:rPr>
                <w:rFonts w:ascii="Courier New" w:hAnsi="Courier New"/>
                <w:noProof/>
                <w:sz w:val="16"/>
                <w:lang w:eastAsia="en-GB"/>
              </w:rPr>
              <w:t xml:space="preserve"> (0..9),</w:t>
            </w:r>
          </w:p>
          <w:p w14:paraId="25DE71CD" w14:textId="77777777" w:rsidR="00FD647C" w:rsidRPr="00EA1142" w:rsidRDefault="00FD647C" w:rsidP="00FD647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EA1142">
              <w:rPr>
                <w:rFonts w:ascii="Courier New" w:hAnsi="Courier New"/>
                <w:noProof/>
                <w:sz w:val="16"/>
                <w:lang w:eastAsia="en-GB"/>
              </w:rPr>
              <w:t xml:space="preserve">    slots16                             </w:t>
            </w:r>
            <w:r w:rsidRPr="00EA1142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INTEGER</w:t>
            </w:r>
            <w:r w:rsidRPr="00EA1142">
              <w:rPr>
                <w:rFonts w:ascii="Courier New" w:hAnsi="Courier New"/>
                <w:noProof/>
                <w:sz w:val="16"/>
                <w:lang w:eastAsia="en-GB"/>
              </w:rPr>
              <w:t xml:space="preserve"> (0..15),</w:t>
            </w:r>
          </w:p>
          <w:p w14:paraId="61C098F1" w14:textId="77777777" w:rsidR="00FD647C" w:rsidRPr="00EA1142" w:rsidRDefault="00FD647C" w:rsidP="00FD647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EA1142">
              <w:rPr>
                <w:rFonts w:ascii="Courier New" w:hAnsi="Courier New"/>
                <w:noProof/>
                <w:sz w:val="16"/>
                <w:lang w:eastAsia="en-GB"/>
              </w:rPr>
              <w:t xml:space="preserve">    slots20                             </w:t>
            </w:r>
            <w:r w:rsidRPr="00EA1142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INTEGER</w:t>
            </w:r>
            <w:r w:rsidRPr="00EA1142">
              <w:rPr>
                <w:rFonts w:ascii="Courier New" w:hAnsi="Courier New"/>
                <w:noProof/>
                <w:sz w:val="16"/>
                <w:lang w:eastAsia="en-GB"/>
              </w:rPr>
              <w:t xml:space="preserve"> (0..19),</w:t>
            </w:r>
          </w:p>
          <w:p w14:paraId="34B83CBA" w14:textId="77777777" w:rsidR="00FD647C" w:rsidRPr="00EA1142" w:rsidRDefault="00FD647C" w:rsidP="00FD647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EA1142">
              <w:rPr>
                <w:rFonts w:ascii="Courier New" w:hAnsi="Courier New"/>
                <w:noProof/>
                <w:sz w:val="16"/>
                <w:lang w:eastAsia="en-GB"/>
              </w:rPr>
              <w:lastRenderedPageBreak/>
              <w:t xml:space="preserve">    slots32                             </w:t>
            </w:r>
            <w:r w:rsidRPr="00EA1142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INTEGER</w:t>
            </w:r>
            <w:r w:rsidRPr="00EA1142">
              <w:rPr>
                <w:rFonts w:ascii="Courier New" w:hAnsi="Courier New"/>
                <w:noProof/>
                <w:sz w:val="16"/>
                <w:lang w:eastAsia="en-GB"/>
              </w:rPr>
              <w:t xml:space="preserve"> (0..31),</w:t>
            </w:r>
          </w:p>
          <w:p w14:paraId="1AFE89FC" w14:textId="77777777" w:rsidR="00FD647C" w:rsidRPr="00EA1142" w:rsidRDefault="00FD647C" w:rsidP="00FD647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EA1142">
              <w:rPr>
                <w:rFonts w:ascii="Courier New" w:hAnsi="Courier New"/>
                <w:noProof/>
                <w:sz w:val="16"/>
                <w:lang w:eastAsia="en-GB"/>
              </w:rPr>
              <w:t xml:space="preserve">    slots40                             </w:t>
            </w:r>
            <w:r w:rsidRPr="00EA1142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INTEGER</w:t>
            </w:r>
            <w:r w:rsidRPr="00EA1142">
              <w:rPr>
                <w:rFonts w:ascii="Courier New" w:hAnsi="Courier New"/>
                <w:noProof/>
                <w:sz w:val="16"/>
                <w:lang w:eastAsia="en-GB"/>
              </w:rPr>
              <w:t xml:space="preserve"> (0..39),</w:t>
            </w:r>
          </w:p>
          <w:p w14:paraId="320036EE" w14:textId="77777777" w:rsidR="00FD647C" w:rsidRPr="00EA1142" w:rsidRDefault="00FD647C" w:rsidP="00FD647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EA1142">
              <w:rPr>
                <w:rFonts w:ascii="Courier New" w:hAnsi="Courier New"/>
                <w:noProof/>
                <w:sz w:val="16"/>
                <w:lang w:eastAsia="en-GB"/>
              </w:rPr>
              <w:t xml:space="preserve">    slots64                             </w:t>
            </w:r>
            <w:r w:rsidRPr="00EA1142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INTEGER</w:t>
            </w:r>
            <w:r w:rsidRPr="00EA1142">
              <w:rPr>
                <w:rFonts w:ascii="Courier New" w:hAnsi="Courier New"/>
                <w:noProof/>
                <w:sz w:val="16"/>
                <w:lang w:eastAsia="en-GB"/>
              </w:rPr>
              <w:t xml:space="preserve"> (0..63),</w:t>
            </w:r>
          </w:p>
          <w:p w14:paraId="4D480CA5" w14:textId="77777777" w:rsidR="00FD647C" w:rsidRPr="00EA1142" w:rsidRDefault="00FD647C" w:rsidP="00FD647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EA1142">
              <w:rPr>
                <w:rFonts w:ascii="Courier New" w:hAnsi="Courier New"/>
                <w:noProof/>
                <w:sz w:val="16"/>
                <w:lang w:eastAsia="en-GB"/>
              </w:rPr>
              <w:t xml:space="preserve">    slots80                             </w:t>
            </w:r>
            <w:r w:rsidRPr="00EA1142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INTEGER</w:t>
            </w:r>
            <w:r w:rsidRPr="00EA1142">
              <w:rPr>
                <w:rFonts w:ascii="Courier New" w:hAnsi="Courier New"/>
                <w:noProof/>
                <w:sz w:val="16"/>
                <w:lang w:eastAsia="en-GB"/>
              </w:rPr>
              <w:t xml:space="preserve"> (0..79),</w:t>
            </w:r>
          </w:p>
          <w:p w14:paraId="6019FB05" w14:textId="77777777" w:rsidR="00FD647C" w:rsidRPr="00EA1142" w:rsidRDefault="00FD647C" w:rsidP="00FD647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EA1142">
              <w:rPr>
                <w:rFonts w:ascii="Courier New" w:hAnsi="Courier New"/>
                <w:noProof/>
                <w:sz w:val="16"/>
                <w:lang w:eastAsia="en-GB"/>
              </w:rPr>
              <w:t xml:space="preserve">    slots160                            </w:t>
            </w:r>
            <w:r w:rsidRPr="00EA1142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INTEGER</w:t>
            </w:r>
            <w:r w:rsidRPr="00EA1142">
              <w:rPr>
                <w:rFonts w:ascii="Courier New" w:hAnsi="Courier New"/>
                <w:noProof/>
                <w:sz w:val="16"/>
                <w:lang w:eastAsia="en-GB"/>
              </w:rPr>
              <w:t xml:space="preserve"> (0..159),</w:t>
            </w:r>
          </w:p>
          <w:p w14:paraId="5FBFC9ED" w14:textId="77777777" w:rsidR="00FD647C" w:rsidRPr="00EA1142" w:rsidRDefault="00FD647C" w:rsidP="00FD647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EA1142">
              <w:rPr>
                <w:rFonts w:ascii="Courier New" w:hAnsi="Courier New"/>
                <w:noProof/>
                <w:sz w:val="16"/>
                <w:lang w:eastAsia="en-GB"/>
              </w:rPr>
              <w:t xml:space="preserve">    slots320                            </w:t>
            </w:r>
            <w:r w:rsidRPr="00EA1142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INTEGER</w:t>
            </w:r>
            <w:r w:rsidRPr="00EA1142">
              <w:rPr>
                <w:rFonts w:ascii="Courier New" w:hAnsi="Courier New"/>
                <w:noProof/>
                <w:sz w:val="16"/>
                <w:lang w:eastAsia="en-GB"/>
              </w:rPr>
              <w:t xml:space="preserve"> (0..319),</w:t>
            </w:r>
          </w:p>
          <w:p w14:paraId="5BB28481" w14:textId="77777777" w:rsidR="00FD647C" w:rsidRPr="00EA1142" w:rsidRDefault="00FD647C" w:rsidP="00FD647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EA1142">
              <w:rPr>
                <w:rFonts w:ascii="Courier New" w:hAnsi="Courier New"/>
                <w:noProof/>
                <w:sz w:val="16"/>
                <w:lang w:eastAsia="en-GB"/>
              </w:rPr>
              <w:t xml:space="preserve">    slots640                            </w:t>
            </w:r>
            <w:r w:rsidRPr="00EA1142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INTEGER</w:t>
            </w:r>
            <w:r w:rsidRPr="00EA1142">
              <w:rPr>
                <w:rFonts w:ascii="Courier New" w:hAnsi="Courier New"/>
                <w:noProof/>
                <w:sz w:val="16"/>
                <w:lang w:eastAsia="en-GB"/>
              </w:rPr>
              <w:t xml:space="preserve"> (0..639)</w:t>
            </w:r>
          </w:p>
          <w:p w14:paraId="6A9228EB" w14:textId="77777777" w:rsidR="00FD647C" w:rsidRPr="00EA1142" w:rsidRDefault="00FD647C" w:rsidP="00FD647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EA1142">
              <w:rPr>
                <w:rFonts w:ascii="Courier New" w:hAnsi="Courier New"/>
                <w:noProof/>
                <w:sz w:val="16"/>
                <w:lang w:eastAsia="en-GB"/>
              </w:rPr>
              <w:t>}</w:t>
            </w:r>
          </w:p>
          <w:p w14:paraId="708AA7DE" w14:textId="42B36BA9" w:rsidR="00FD647C" w:rsidRDefault="00FD647C" w:rsidP="00FD64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D647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D647C" w:rsidRDefault="00FD647C" w:rsidP="00FD64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D647C" w:rsidRDefault="00FD647C" w:rsidP="00FD64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647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D647C" w:rsidRDefault="00FD647C" w:rsidP="00FD64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41FA6B" w14:textId="2E63519D" w:rsidR="00FD647C" w:rsidRDefault="00FD647C" w:rsidP="00FD64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R4-21</w:t>
            </w:r>
            <w:r>
              <w:rPr>
                <w:noProof/>
              </w:rPr>
              <w:t>1</w:t>
            </w:r>
            <w:r>
              <w:rPr>
                <w:noProof/>
              </w:rPr>
              <w:t>7093: Delete superscript</w:t>
            </w:r>
            <w:r w:rsidRPr="007735A7">
              <w:rPr>
                <w:noProof/>
              </w:rPr>
              <w:t xml:space="preserve"> notation</w:t>
            </w:r>
            <w:r>
              <w:rPr>
                <w:noProof/>
              </w:rPr>
              <w:t xml:space="preserve">s to </w:t>
            </w:r>
            <w:r w:rsidRPr="007735A7">
              <w:rPr>
                <w:noProof/>
              </w:rPr>
              <w:t>indicat</w:t>
            </w:r>
            <w:r>
              <w:rPr>
                <w:noProof/>
              </w:rPr>
              <w:t>e</w:t>
            </w:r>
            <w:r w:rsidRPr="007735A7">
              <w:rPr>
                <w:noProof/>
              </w:rPr>
              <w:t xml:space="preserve"> </w:t>
            </w:r>
            <w:r>
              <w:rPr>
                <w:noProof/>
              </w:rPr>
              <w:t xml:space="preserve">a </w:t>
            </w:r>
            <w:r w:rsidRPr="007735A7">
              <w:rPr>
                <w:noProof/>
              </w:rPr>
              <w:t xml:space="preserve">necessity of band edge relaxation to </w:t>
            </w:r>
            <w:r>
              <w:rPr>
                <w:noProof/>
              </w:rPr>
              <w:t>MOP table for each of the UL CA configurations.</w:t>
            </w:r>
          </w:p>
          <w:p w14:paraId="2C196455" w14:textId="333EB85F" w:rsidR="00FD647C" w:rsidRDefault="00FD647C" w:rsidP="00FD64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R4-2120029:</w:t>
            </w:r>
            <w:r>
              <w:t xml:space="preserve"> </w:t>
            </w:r>
            <w:r>
              <w:rPr>
                <w:noProof/>
              </w:rPr>
              <w:t>Modify the slope of the region A boundary from LCRB/2 to LCRB to cover all backoff &gt;= 8dB to ensure power is = +15dBm to meet EESS requirement.</w:t>
            </w:r>
          </w:p>
          <w:p w14:paraId="652AD2BD" w14:textId="77777777" w:rsidR="00FD647C" w:rsidRDefault="00FD647C" w:rsidP="00FD64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condition in region B (RBstart &gt; -3.6MHz + LCRB) so that no ambiguity exists for AMPR for region A and region B.</w:t>
            </w:r>
          </w:p>
          <w:p w14:paraId="36E38FE7" w14:textId="77777777" w:rsidR="00FD647C" w:rsidRDefault="00FD647C" w:rsidP="00FD64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Modify the NS_39 RBend condition for 20MHz BW from 14.4MHz to 12.6MHz to match the original simulation plot where backoff is required.</w:t>
            </w:r>
          </w:p>
          <w:p w14:paraId="508052B1" w14:textId="77777777" w:rsidR="00FD647C" w:rsidRDefault="00FD647C" w:rsidP="00FD64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 corrected the coversheet error of TS38.101-1 to 38.101 as well as corrects the LCRB inequality of NS_38 region A from “&gt;” to “≥”.</w:t>
            </w:r>
          </w:p>
          <w:p w14:paraId="65F13FB8" w14:textId="0833E12B" w:rsidR="00FD647C" w:rsidRDefault="00FD647C" w:rsidP="00FD647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R4-21</w:t>
            </w:r>
            <w:r w:rsidRPr="00927453">
              <w:rPr>
                <w:noProof/>
              </w:rPr>
              <w:t>17667</w:t>
            </w:r>
            <w:r>
              <w:rPr>
                <w:noProof/>
              </w:rPr>
              <w:t xml:space="preserve">: </w:t>
            </w: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pplicability of additional requirements are clarified and relevant text is added to NOTE 1 for NS_xxU/100.</w:t>
            </w:r>
          </w:p>
          <w:p w14:paraId="64704C4D" w14:textId="77777777" w:rsidR="00FD647C" w:rsidRDefault="00FD647C" w:rsidP="00FD647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One of the duplicated text for a single Band UL is removed.</w:t>
            </w:r>
          </w:p>
          <w:p w14:paraId="585B4291" w14:textId="77777777" w:rsidR="00FD647C" w:rsidRDefault="00FD647C" w:rsidP="00FD647C">
            <w:pPr>
              <w:pStyle w:val="CRCoverPage"/>
              <w:spacing w:after="0"/>
              <w:ind w:left="100"/>
              <w:rPr>
                <w:noProof/>
              </w:rPr>
            </w:pPr>
            <w:r w:rsidRPr="00507AAB">
              <w:rPr>
                <w:noProof/>
              </w:rPr>
              <w:t>18286</w:t>
            </w:r>
            <w:r>
              <w:rPr>
                <w:noProof/>
              </w:rPr>
              <w:t>:</w:t>
            </w:r>
            <w:r>
              <w:t xml:space="preserve"> </w:t>
            </w:r>
            <w:r w:rsidRPr="00CB2969">
              <w:rPr>
                <w:noProof/>
              </w:rPr>
              <w:t>Add similar clarification of “for the power class as indicated by the ue-PowerClass field in capability signalling” as in Rel-16 into Rel-15 transmitter power related clauses.</w:t>
            </w:r>
          </w:p>
          <w:p w14:paraId="57AF7CF9" w14:textId="77777777" w:rsidR="00FD647C" w:rsidRDefault="00FD647C" w:rsidP="00FD647C">
            <w:pPr>
              <w:pStyle w:val="CRCoverPage"/>
              <w:spacing w:after="0"/>
              <w:ind w:left="100"/>
              <w:rPr>
                <w:noProof/>
              </w:rPr>
            </w:pPr>
            <w:r w:rsidRPr="0044756A">
              <w:rPr>
                <w:noProof/>
              </w:rPr>
              <w:t>R4-2119837</w:t>
            </w:r>
            <w:r>
              <w:rPr>
                <w:noProof/>
              </w:rPr>
              <w:t>:</w:t>
            </w:r>
          </w:p>
          <w:p w14:paraId="18DF6F8C" w14:textId="079B4A35" w:rsidR="00FD647C" w:rsidRPr="00412EEB" w:rsidRDefault="00FD647C" w:rsidP="00FD647C">
            <w:pPr>
              <w:pStyle w:val="CRCoverPage"/>
              <w:numPr>
                <w:ilvl w:val="0"/>
                <w:numId w:val="2"/>
              </w:numPr>
              <w:spacing w:after="0" w:line="276" w:lineRule="auto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NOTE 42 will be modified as NOTE 42A so that -50 dBm/MHz at 1475 - 1488 MHz applies to UE transmitting in n74 with lower duplexer but does not apply to with upper duplexer.</w:t>
            </w:r>
          </w:p>
          <w:p w14:paraId="4570DC0F" w14:textId="2E2626C9" w:rsidR="00FD647C" w:rsidRDefault="00FD647C" w:rsidP="00FD647C">
            <w:pPr>
              <w:pStyle w:val="CRCoverPage"/>
              <w:numPr>
                <w:ilvl w:val="0"/>
                <w:numId w:val="2"/>
              </w:numPr>
              <w:spacing w:after="0" w:line="276" w:lineRule="auto"/>
              <w:rPr>
                <w:noProof/>
                <w:lang w:eastAsia="ja-JP"/>
              </w:rPr>
            </w:pPr>
            <w:r w:rsidRPr="00412EEB">
              <w:rPr>
                <w:noProof/>
                <w:lang w:eastAsia="ja-JP"/>
              </w:rPr>
              <w:t xml:space="preserve">Due to the modification of NOTE 42, </w:t>
            </w:r>
            <w:r>
              <w:rPr>
                <w:noProof/>
                <w:lang w:eastAsia="ja-JP"/>
              </w:rPr>
              <w:t>missing protection requirements of -28dBm/MHz at 1475 – 1488MHz and of 35dBm/MHz at 1475.9 – 1510.9 MHz will be added in general requirements and NS_39 related requiremens</w:t>
            </w:r>
          </w:p>
          <w:p w14:paraId="285E648D" w14:textId="7D3B0523" w:rsidR="00FD647C" w:rsidRDefault="00FD647C" w:rsidP="00FD647C">
            <w:pPr>
              <w:pStyle w:val="CRCoverPage"/>
              <w:numPr>
                <w:ilvl w:val="0"/>
                <w:numId w:val="2"/>
              </w:numPr>
              <w:spacing w:after="0" w:line="276" w:lineRule="auto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 upper edge of the frequency range of A-MPR for NS_38 for 5MHz will be modified from 1437.5 to 1434.5MHz.</w:t>
            </w:r>
          </w:p>
          <w:p w14:paraId="48442D45" w14:textId="7FA2972D" w:rsidR="00FD647C" w:rsidRDefault="00FD647C" w:rsidP="00FD647C">
            <w:pPr>
              <w:pStyle w:val="CRCoverPage"/>
              <w:numPr>
                <w:ilvl w:val="0"/>
                <w:numId w:val="2"/>
              </w:numPr>
              <w:spacing w:after="0" w:line="276" w:lineRule="auto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For EESS protection, the desciption  of “</w:t>
            </w:r>
            <w:r w:rsidRPr="00412EEB">
              <w:rPr>
                <w:noProof/>
                <w:lang w:eastAsia="ja-JP"/>
              </w:rPr>
              <w:t>This requirement shall be verified with UE transmission power of 15 dBm</w:t>
            </w:r>
            <w:r>
              <w:rPr>
                <w:noProof/>
                <w:lang w:eastAsia="ja-JP"/>
              </w:rPr>
              <w:t>” will be added to NOTE 41 in UE co-existence table</w:t>
            </w:r>
          </w:p>
          <w:p w14:paraId="2677EA49" w14:textId="77777777" w:rsidR="00FD647C" w:rsidRDefault="00FD647C" w:rsidP="00FD647C">
            <w:pPr>
              <w:pStyle w:val="CRCoverPage"/>
              <w:spacing w:after="0"/>
              <w:ind w:left="100"/>
              <w:rPr>
                <w:noProof/>
              </w:rPr>
            </w:pPr>
            <w:r w:rsidRPr="004C056E">
              <w:rPr>
                <w:noProof/>
                <w:lang w:eastAsia="ja-JP"/>
              </w:rPr>
              <w:t>R4-2119838</w:t>
            </w:r>
            <w:r>
              <w:rPr>
                <w:noProof/>
                <w:lang w:eastAsia="ja-JP"/>
              </w:rPr>
              <w:t>:</w:t>
            </w:r>
            <w:r>
              <w:rPr>
                <w:noProof/>
                <w:lang w:eastAsia="ja-JP"/>
              </w:rPr>
              <w:t xml:space="preserve"> </w:t>
            </w:r>
            <w:r w:rsidRPr="002253AA">
              <w:rPr>
                <w:noProof/>
              </w:rPr>
              <w:t>Change the requirements of Table 6.4D.4-1 [1] as being defined at the antenna connectors instead of as currently at the antenna ports</w:t>
            </w:r>
            <w:r>
              <w:rPr>
                <w:noProof/>
              </w:rPr>
              <w:t>.</w:t>
            </w:r>
          </w:p>
          <w:p w14:paraId="47805529" w14:textId="4CE34679" w:rsidR="00FD647C" w:rsidRPr="008D0C22" w:rsidRDefault="00FD647C" w:rsidP="00FD647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R4-21</w:t>
            </w:r>
            <w:r w:rsidRPr="004335EB">
              <w:rPr>
                <w:noProof/>
              </w:rPr>
              <w:t>18970</w:t>
            </w:r>
            <w:r>
              <w:rPr>
                <w:noProof/>
              </w:rPr>
              <w:t>:</w:t>
            </w:r>
          </w:p>
          <w:p w14:paraId="05F1B7D0" w14:textId="77777777" w:rsidR="00DB084C" w:rsidRDefault="00DB084C" w:rsidP="00DB084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CSI-RS</w:t>
            </w:r>
            <w:r>
              <w:rPr>
                <w:noProof/>
                <w:lang w:eastAsia="ja-JP"/>
              </w:rPr>
              <w:t xml:space="preserve"> periodicity is changed as follows.</w:t>
            </w:r>
          </w:p>
          <w:p w14:paraId="25255A6A" w14:textId="77777777" w:rsidR="00DB084C" w:rsidRDefault="00DB084C" w:rsidP="00DB084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SCS15kHz </w:t>
            </w:r>
            <w:r>
              <w:rPr>
                <w:noProof/>
                <w:lang w:eastAsia="ja-JP"/>
              </w:rPr>
              <w:t xml:space="preserve">: </w:t>
            </w:r>
            <w:r>
              <w:rPr>
                <w:rFonts w:hint="eastAsia"/>
                <w:noProof/>
                <w:lang w:eastAsia="ja-JP"/>
              </w:rPr>
              <w:t>10</w:t>
            </w:r>
            <w:r>
              <w:rPr>
                <w:noProof/>
                <w:lang w:eastAsia="ja-JP"/>
              </w:rPr>
              <w:t xml:space="preserve"> slots -&gt; 20 slots</w:t>
            </w:r>
          </w:p>
          <w:p w14:paraId="250A62A9" w14:textId="77777777" w:rsidR="00DB084C" w:rsidRDefault="00DB084C" w:rsidP="00DB084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>CS30kHz : 20 slots -&gt; 40 slots</w:t>
            </w:r>
          </w:p>
          <w:p w14:paraId="1B8E91E9" w14:textId="50964027" w:rsidR="00FD647C" w:rsidRPr="00412EEB" w:rsidRDefault="00DB084C" w:rsidP="00DB084C">
            <w:pPr>
              <w:pStyle w:val="CRCoverPage"/>
              <w:spacing w:after="0" w:line="276" w:lineRule="auto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  </w:t>
            </w:r>
            <w:r>
              <w:rPr>
                <w:noProof/>
                <w:lang w:eastAsia="ja-JP"/>
              </w:rPr>
              <w:t>SCS60kHz : 40 slots -&gt; 80 slots</w:t>
            </w:r>
          </w:p>
          <w:p w14:paraId="31C656EC" w14:textId="46CD93E4" w:rsidR="00FD647C" w:rsidRDefault="00FD647C" w:rsidP="00FD64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D647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D647C" w:rsidRDefault="00FD647C" w:rsidP="00FD64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D647C" w:rsidRDefault="00FD647C" w:rsidP="00FD64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647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D647C" w:rsidRDefault="00FD647C" w:rsidP="00FD64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AB55CD" w14:textId="4951DB21" w:rsidR="00FD647C" w:rsidRDefault="00FD647C" w:rsidP="00FD64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R4-21</w:t>
            </w:r>
            <w:r>
              <w:rPr>
                <w:noProof/>
              </w:rPr>
              <w:t>1</w:t>
            </w:r>
            <w:r>
              <w:rPr>
                <w:noProof/>
              </w:rPr>
              <w:t>7093: Unnecessary care has to be taken to introduce new band configuraitons and inrease work load to correct errors</w:t>
            </w:r>
          </w:p>
          <w:p w14:paraId="56683B6C" w14:textId="645056C7" w:rsidR="00FD647C" w:rsidRDefault="00FD647C" w:rsidP="00FD64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R4-2120029:</w:t>
            </w:r>
            <w:r>
              <w:t xml:space="preserve"> </w:t>
            </w:r>
            <w:r w:rsidRPr="009A4617">
              <w:rPr>
                <w:noProof/>
              </w:rPr>
              <w:t>UE cannot meet NS requirement</w:t>
            </w:r>
          </w:p>
          <w:p w14:paraId="5F1AEE49" w14:textId="791E0FAB" w:rsidR="00FD647C" w:rsidRDefault="00FD647C" w:rsidP="00FD64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R4-21</w:t>
            </w:r>
            <w:r w:rsidRPr="00927453">
              <w:rPr>
                <w:noProof/>
              </w:rPr>
              <w:t>17667</w:t>
            </w:r>
            <w:r>
              <w:rPr>
                <w:noProof/>
              </w:rPr>
              <w:t xml:space="preserve">: </w:t>
            </w:r>
            <w:r w:rsidRPr="00CD569F">
              <w:rPr>
                <w:noProof/>
              </w:rPr>
              <w:t xml:space="preserve">The relevant requirements remain </w:t>
            </w:r>
            <w:r>
              <w:rPr>
                <w:noProof/>
              </w:rPr>
              <w:t>unclear/duplicated.</w:t>
            </w:r>
          </w:p>
          <w:p w14:paraId="06C9F932" w14:textId="77777777" w:rsidR="00FD647C" w:rsidRDefault="00FD647C" w:rsidP="00FD64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R4-21</w:t>
            </w:r>
            <w:r w:rsidRPr="00507AAB">
              <w:rPr>
                <w:noProof/>
              </w:rPr>
              <w:t>18286</w:t>
            </w:r>
            <w:r>
              <w:rPr>
                <w:noProof/>
              </w:rPr>
              <w:t>:</w:t>
            </w:r>
            <w:r>
              <w:t xml:space="preserve"> </w:t>
            </w:r>
            <w:r w:rsidRPr="0073431E">
              <w:rPr>
                <w:noProof/>
              </w:rPr>
              <w:t>The power class ambigulity would exist for many unnecessary cases.</w:t>
            </w:r>
          </w:p>
          <w:p w14:paraId="2F1CCA96" w14:textId="77777777" w:rsidR="00FD647C" w:rsidRDefault="00FD647C" w:rsidP="00FD647C">
            <w:pPr>
              <w:pStyle w:val="CRCoverPage"/>
              <w:spacing w:after="0"/>
              <w:ind w:left="100"/>
              <w:rPr>
                <w:noProof/>
              </w:rPr>
            </w:pPr>
            <w:r w:rsidRPr="0044756A">
              <w:rPr>
                <w:noProof/>
              </w:rPr>
              <w:t>R4-2119837</w:t>
            </w:r>
            <w:r>
              <w:rPr>
                <w:noProof/>
              </w:rPr>
              <w:t xml:space="preserve">: </w:t>
            </w:r>
          </w:p>
          <w:p w14:paraId="291B3873" w14:textId="2D8AAB6C" w:rsidR="00FD647C" w:rsidRDefault="00FD647C" w:rsidP="00FD647C">
            <w:pPr>
              <w:pStyle w:val="CRCoverPage"/>
              <w:spacing w:after="0"/>
              <w:ind w:leftChars="50"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For 1) and 2), i</w:t>
            </w:r>
            <w:r w:rsidRPr="008D0C22">
              <w:rPr>
                <w:noProof/>
                <w:lang w:eastAsia="ja-JP"/>
              </w:rPr>
              <w:t xml:space="preserve">t is difficult to </w:t>
            </w:r>
            <w:r>
              <w:rPr>
                <w:noProof/>
                <w:lang w:eastAsia="ja-JP"/>
              </w:rPr>
              <w:t>implement n74 due to severe own Rx protection of</w:t>
            </w:r>
            <w:r w:rsidRPr="008D0C22">
              <w:rPr>
                <w:noProof/>
                <w:lang w:eastAsia="ja-JP"/>
              </w:rPr>
              <w:t xml:space="preserve"> -50 dBm/MHz at 1475 – 1488 MHz</w:t>
            </w:r>
            <w:r>
              <w:rPr>
                <w:noProof/>
                <w:lang w:eastAsia="ja-JP"/>
              </w:rPr>
              <w:t>.</w:t>
            </w:r>
          </w:p>
          <w:p w14:paraId="122F205A" w14:textId="6681A102" w:rsidR="00FD647C" w:rsidRDefault="00FD647C" w:rsidP="00FD647C">
            <w:pPr>
              <w:pStyle w:val="CRCoverPage"/>
              <w:spacing w:after="0"/>
              <w:ind w:leftChars="50"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For 3), the frequency range of general co-existence requirements with NOTE 41 and additional requirements for NS_38 are overlapping.</w:t>
            </w:r>
          </w:p>
          <w:p w14:paraId="34F8CAED" w14:textId="2A4406E7" w:rsidR="00FD647C" w:rsidRDefault="00FD647C" w:rsidP="00FD647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lastRenderedPageBreak/>
              <w:t>F</w:t>
            </w:r>
            <w:r>
              <w:rPr>
                <w:noProof/>
                <w:lang w:eastAsia="ja-JP"/>
              </w:rPr>
              <w:t xml:space="preserve">or 4), the transmisson power condition for EESS protection is unclear in UE coexistence table. </w:t>
            </w:r>
          </w:p>
          <w:p w14:paraId="0EC98278" w14:textId="52FBB896" w:rsidR="00FD647C" w:rsidRPr="008D0C22" w:rsidRDefault="00FD647C" w:rsidP="00FD647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4C056E">
              <w:rPr>
                <w:noProof/>
                <w:lang w:eastAsia="ja-JP"/>
              </w:rPr>
              <w:t>R4-2119838</w:t>
            </w:r>
            <w:r>
              <w:rPr>
                <w:noProof/>
                <w:lang w:eastAsia="ja-JP"/>
              </w:rPr>
              <w:t xml:space="preserve">: </w:t>
            </w:r>
            <w:r>
              <w:rPr>
                <w:noProof/>
              </w:rPr>
              <w:t>Inconsistency due to the nature of the parameters and how it is specified in FR2.</w:t>
            </w:r>
          </w:p>
          <w:p w14:paraId="5C4BEB44" w14:textId="3992E0EE" w:rsidR="00FD647C" w:rsidRDefault="00FD647C" w:rsidP="00FD64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R4-21</w:t>
            </w:r>
            <w:r w:rsidRPr="004335EB">
              <w:rPr>
                <w:noProof/>
              </w:rPr>
              <w:t>18970</w:t>
            </w:r>
            <w:r>
              <w:rPr>
                <w:noProof/>
              </w:rPr>
              <w:t xml:space="preserve">: </w:t>
            </w:r>
            <w:r w:rsidR="0066796E">
              <w:rPr>
                <w:noProof/>
                <w:lang w:eastAsia="ja-JP"/>
              </w:rPr>
              <w:t xml:space="preserve">It is not possible to configure CSI-RS periodicity in </w:t>
            </w:r>
            <w:r w:rsidR="0066796E">
              <w:rPr>
                <w:rFonts w:hint="eastAsia"/>
                <w:noProof/>
                <w:lang w:eastAsia="ja-JP"/>
              </w:rPr>
              <w:t>Table A.3.1-1</w:t>
            </w:r>
            <w:r w:rsidR="0066796E">
              <w:rPr>
                <w:noProof/>
                <w:lang w:eastAsia="ja-JP"/>
              </w:rPr>
              <w:t xml:space="preserve"> in TS 38.101-1 due to the limitation by TS 38.214</w:t>
            </w:r>
          </w:p>
        </w:tc>
      </w:tr>
      <w:tr w:rsidR="00FD647C" w14:paraId="034AF533" w14:textId="77777777" w:rsidTr="00547111">
        <w:tc>
          <w:tcPr>
            <w:tcW w:w="2694" w:type="dxa"/>
            <w:gridSpan w:val="2"/>
          </w:tcPr>
          <w:p w14:paraId="39D9EB5B" w14:textId="77777777" w:rsidR="00FD647C" w:rsidRDefault="00FD647C" w:rsidP="00FD64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D647C" w:rsidRDefault="00FD647C" w:rsidP="00FD64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647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D647C" w:rsidRDefault="00FD647C" w:rsidP="00FD64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06F03B" w14:textId="77777777" w:rsidR="00EF3FC2" w:rsidRDefault="00FD647C" w:rsidP="00EF3FC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6.2.3.9, 6.2.3.10</w:t>
            </w:r>
            <w:r>
              <w:rPr>
                <w:noProof/>
              </w:rPr>
              <w:t xml:space="preserve">, </w:t>
            </w:r>
            <w:r w:rsidRPr="00CD0192">
              <w:rPr>
                <w:noProof/>
              </w:rPr>
              <w:t>6.2A.1.3</w:t>
            </w:r>
            <w:r>
              <w:rPr>
                <w:noProof/>
              </w:rPr>
              <w:t xml:space="preserve">, </w:t>
            </w:r>
            <w:r>
              <w:rPr>
                <w:noProof/>
              </w:rPr>
              <w:t>6.2A.3.1.3</w:t>
            </w:r>
            <w:r>
              <w:rPr>
                <w:noProof/>
              </w:rPr>
              <w:t xml:space="preserve">, </w:t>
            </w:r>
            <w:r w:rsidRPr="006648E0">
              <w:rPr>
                <w:noProof/>
              </w:rPr>
              <w:t>6.2D</w:t>
            </w:r>
            <w:r>
              <w:rPr>
                <w:noProof/>
              </w:rPr>
              <w:t>,</w:t>
            </w:r>
            <w:r>
              <w:rPr>
                <w:noProof/>
                <w:lang w:eastAsia="ja-JP"/>
              </w:rPr>
              <w:t xml:space="preserve"> </w:t>
            </w:r>
            <w:r w:rsidRPr="002253AA">
              <w:rPr>
                <w:noProof/>
              </w:rPr>
              <w:t>6.4D.4</w:t>
            </w:r>
            <w:r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>
              <w:rPr>
                <w:noProof/>
                <w:lang w:eastAsia="ja-JP"/>
              </w:rPr>
              <w:t>6.5.3.2</w:t>
            </w:r>
            <w:r w:rsidR="00EF3FC2">
              <w:rPr>
                <w:noProof/>
                <w:lang w:eastAsia="ja-JP"/>
              </w:rPr>
              <w:t xml:space="preserve">, </w:t>
            </w:r>
            <w:r w:rsidR="00EF3FC2">
              <w:rPr>
                <w:noProof/>
                <w:lang w:eastAsia="ja-JP"/>
              </w:rPr>
              <w:t xml:space="preserve">Annex </w:t>
            </w:r>
            <w:r w:rsidR="00EF3FC2">
              <w:rPr>
                <w:rFonts w:hint="eastAsia"/>
                <w:noProof/>
                <w:lang w:eastAsia="ja-JP"/>
              </w:rPr>
              <w:t>A</w:t>
            </w:r>
            <w:r w:rsidR="00EF3FC2">
              <w:rPr>
                <w:noProof/>
                <w:lang w:eastAsia="ja-JP"/>
              </w:rPr>
              <w:t>.3.1</w:t>
            </w:r>
          </w:p>
          <w:p w14:paraId="2E8CC96B" w14:textId="7E3AD50E" w:rsidR="00FD647C" w:rsidRDefault="00FD647C" w:rsidP="00FD64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D647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D647C" w:rsidRDefault="00FD647C" w:rsidP="00FD64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D647C" w:rsidRDefault="00FD647C" w:rsidP="00FD64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647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D647C" w:rsidRDefault="00FD647C" w:rsidP="00FD64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D647C" w:rsidRDefault="00FD647C" w:rsidP="00FD64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D647C" w:rsidRDefault="00FD647C" w:rsidP="00FD64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D647C" w:rsidRDefault="00FD647C" w:rsidP="00FD64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D647C" w:rsidRDefault="00FD647C" w:rsidP="00FD64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647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D647C" w:rsidRDefault="00FD647C" w:rsidP="00FD64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D647C" w:rsidRDefault="00FD647C" w:rsidP="00FD64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FD647C" w:rsidRDefault="00FD647C" w:rsidP="00FD64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FD647C" w:rsidRDefault="00FD647C" w:rsidP="00FD64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D647C" w:rsidRDefault="00FD647C" w:rsidP="00FD64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647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D647C" w:rsidRDefault="00FD647C" w:rsidP="00FD64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D647C" w:rsidRDefault="00FD647C" w:rsidP="00FD64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FD647C" w:rsidRDefault="00FD647C" w:rsidP="00FD64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FD647C" w:rsidRDefault="00FD647C" w:rsidP="00FD64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D647C" w:rsidRDefault="00FD647C" w:rsidP="00FD64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647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D647C" w:rsidRDefault="00FD647C" w:rsidP="00FD64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D647C" w:rsidRDefault="00FD647C" w:rsidP="00FD64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FD647C" w:rsidRDefault="00FD647C" w:rsidP="00FD64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FD647C" w:rsidRDefault="00FD647C" w:rsidP="00FD64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D647C" w:rsidRDefault="00FD647C" w:rsidP="00FD64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647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D647C" w:rsidRDefault="00FD647C" w:rsidP="00FD64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D647C" w:rsidRDefault="00FD647C" w:rsidP="00FD647C">
            <w:pPr>
              <w:pStyle w:val="CRCoverPage"/>
              <w:spacing w:after="0"/>
              <w:rPr>
                <w:noProof/>
              </w:rPr>
            </w:pPr>
          </w:p>
        </w:tc>
      </w:tr>
      <w:tr w:rsidR="00FD647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D647C" w:rsidRDefault="00FD647C" w:rsidP="00FD64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BAB2EE" w14:textId="77777777" w:rsidR="00FD647C" w:rsidRDefault="00FD647C" w:rsidP="00FD647C">
            <w:pPr>
              <w:pStyle w:val="CRCoverPage"/>
              <w:spacing w:after="0"/>
              <w:ind w:left="100"/>
              <w:rPr>
                <w:noProof/>
              </w:rPr>
            </w:pPr>
            <w:r w:rsidRPr="0044756A">
              <w:rPr>
                <w:noProof/>
              </w:rPr>
              <w:t>R4-2119837</w:t>
            </w:r>
            <w:r>
              <w:rPr>
                <w:noProof/>
              </w:rPr>
              <w:t xml:space="preserve">: </w:t>
            </w:r>
          </w:p>
          <w:p w14:paraId="00D3B8F7" w14:textId="10C8594B" w:rsidR="00FD647C" w:rsidRDefault="00FD647C" w:rsidP="00FD64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Note that the frequency range of 1440-1460MHz is covered by both lower and upper duplexer. </w:t>
            </w:r>
            <w:r w:rsidRPr="00AA2789">
              <w:rPr>
                <w:noProof/>
                <w:lang w:eastAsia="ja-JP"/>
              </w:rPr>
              <w:t>The original problem was that -50dBm was extended to the upper d</w:t>
            </w:r>
            <w:r>
              <w:rPr>
                <w:noProof/>
                <w:lang w:eastAsia="ja-JP"/>
              </w:rPr>
              <w:t>uplexer range where the value defined in</w:t>
            </w:r>
            <w:r w:rsidRPr="00AA2789">
              <w:rPr>
                <w:noProof/>
                <w:lang w:eastAsia="ja-JP"/>
              </w:rPr>
              <w:t xml:space="preserve"> general is not feasible.</w:t>
            </w:r>
            <w:r>
              <w:rPr>
                <w:noProof/>
                <w:lang w:eastAsia="ja-JP"/>
              </w:rPr>
              <w:t xml:space="preserve"> </w:t>
            </w:r>
            <w:r w:rsidRPr="00AA2789">
              <w:rPr>
                <w:noProof/>
                <w:lang w:eastAsia="ja-JP"/>
              </w:rPr>
              <w:t>Then, re</w:t>
            </w:r>
            <w:r>
              <w:rPr>
                <w:noProof/>
                <w:lang w:eastAsia="ja-JP"/>
              </w:rPr>
              <w:t>specting the original thought, the range of 1440-1460MHz</w:t>
            </w:r>
            <w:r w:rsidRPr="00AA2789">
              <w:rPr>
                <w:noProof/>
                <w:lang w:eastAsia="ja-JP"/>
              </w:rPr>
              <w:t xml:space="preserve"> should support -50dBm/MHz</w:t>
            </w:r>
            <w:r>
              <w:rPr>
                <w:noProof/>
                <w:lang w:eastAsia="ja-JP"/>
              </w:rPr>
              <w:t xml:space="preserve"> protection requirements. As a result, it this leads to an assumption that the range of 1440-1460MHz</w:t>
            </w:r>
            <w:r w:rsidRPr="00AA2789">
              <w:rPr>
                <w:noProof/>
                <w:lang w:eastAsia="ja-JP"/>
              </w:rPr>
              <w:t xml:space="preserve"> should be covered by the lower duplexer.</w:t>
            </w:r>
          </w:p>
        </w:tc>
      </w:tr>
      <w:tr w:rsidR="00FD647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D647C" w:rsidRPr="008863B9" w:rsidRDefault="00FD647C" w:rsidP="00FD64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D647C" w:rsidRPr="008863B9" w:rsidRDefault="00FD647C" w:rsidP="00FD64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647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D647C" w:rsidRDefault="00FD647C" w:rsidP="00FD64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D647C" w:rsidRDefault="00FD647C" w:rsidP="00FD64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9C90C9" w14:textId="77777777" w:rsidR="00B34269" w:rsidRDefault="00B34269">
      <w:r>
        <w:separator/>
      </w:r>
    </w:p>
  </w:endnote>
  <w:endnote w:type="continuationSeparator" w:id="0">
    <w:p w14:paraId="54E7D9CC" w14:textId="77777777" w:rsidR="00B34269" w:rsidRDefault="00B342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3E5F49" w14:textId="77777777" w:rsidR="00B34269" w:rsidRDefault="00B34269">
      <w:r>
        <w:separator/>
      </w:r>
    </w:p>
  </w:footnote>
  <w:footnote w:type="continuationSeparator" w:id="0">
    <w:p w14:paraId="78157A4D" w14:textId="77777777" w:rsidR="00B34269" w:rsidRDefault="00B342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68403F"/>
    <w:multiLevelType w:val="hybridMultilevel"/>
    <w:tmpl w:val="DC16B3C2"/>
    <w:lvl w:ilvl="0" w:tplc="EB26BA0C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7" w:tentative="1">
      <w:start w:val="1"/>
      <w:numFmt w:val="aiueoFullWidth"/>
      <w:lvlText w:val="(%5)"/>
      <w:lvlJc w:val="left"/>
      <w:pPr>
        <w:ind w:left="23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7" w:tentative="1">
      <w:start w:val="1"/>
      <w:numFmt w:val="aiueoFullWidth"/>
      <w:lvlText w:val="(%8)"/>
      <w:lvlJc w:val="left"/>
      <w:pPr>
        <w:ind w:left="35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0" w:hanging="420"/>
      </w:pPr>
    </w:lvl>
  </w:abstractNum>
  <w:abstractNum w:abstractNumId="1" w15:restartNumberingAfterBreak="0">
    <w:nsid w:val="57413229"/>
    <w:multiLevelType w:val="hybridMultilevel"/>
    <w:tmpl w:val="DC16B3C2"/>
    <w:lvl w:ilvl="0" w:tplc="EB26BA0C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7" w:tentative="1">
      <w:start w:val="1"/>
      <w:numFmt w:val="aiueoFullWidth"/>
      <w:lvlText w:val="(%5)"/>
      <w:lvlJc w:val="left"/>
      <w:pPr>
        <w:ind w:left="23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7" w:tentative="1">
      <w:start w:val="1"/>
      <w:numFmt w:val="aiueoFullWidth"/>
      <w:lvlText w:val="(%8)"/>
      <w:lvlJc w:val="left"/>
      <w:pPr>
        <w:ind w:left="35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49F8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22EB"/>
    <w:rsid w:val="003609EF"/>
    <w:rsid w:val="0036231A"/>
    <w:rsid w:val="00374DD4"/>
    <w:rsid w:val="003D0CF4"/>
    <w:rsid w:val="003E1A36"/>
    <w:rsid w:val="003E5308"/>
    <w:rsid w:val="003F3BE9"/>
    <w:rsid w:val="00410371"/>
    <w:rsid w:val="004162C6"/>
    <w:rsid w:val="004242F1"/>
    <w:rsid w:val="004335EB"/>
    <w:rsid w:val="0044756A"/>
    <w:rsid w:val="004B4B2C"/>
    <w:rsid w:val="004B75B7"/>
    <w:rsid w:val="004C056E"/>
    <w:rsid w:val="00507AAB"/>
    <w:rsid w:val="0051580D"/>
    <w:rsid w:val="00547111"/>
    <w:rsid w:val="00561720"/>
    <w:rsid w:val="00592D74"/>
    <w:rsid w:val="005D1415"/>
    <w:rsid w:val="005E2C44"/>
    <w:rsid w:val="00621188"/>
    <w:rsid w:val="006257ED"/>
    <w:rsid w:val="006648E0"/>
    <w:rsid w:val="00665C47"/>
    <w:rsid w:val="0066796E"/>
    <w:rsid w:val="00695808"/>
    <w:rsid w:val="006B46FB"/>
    <w:rsid w:val="006E21FB"/>
    <w:rsid w:val="007176FF"/>
    <w:rsid w:val="0073431E"/>
    <w:rsid w:val="00764D99"/>
    <w:rsid w:val="00770161"/>
    <w:rsid w:val="00792342"/>
    <w:rsid w:val="007977A8"/>
    <w:rsid w:val="007B512A"/>
    <w:rsid w:val="007C2097"/>
    <w:rsid w:val="007D6A07"/>
    <w:rsid w:val="007E494D"/>
    <w:rsid w:val="007F7259"/>
    <w:rsid w:val="008040A8"/>
    <w:rsid w:val="008279FA"/>
    <w:rsid w:val="0084302F"/>
    <w:rsid w:val="008626E7"/>
    <w:rsid w:val="00870EE7"/>
    <w:rsid w:val="008863B9"/>
    <w:rsid w:val="008A45A6"/>
    <w:rsid w:val="008F3789"/>
    <w:rsid w:val="008F686C"/>
    <w:rsid w:val="009148DE"/>
    <w:rsid w:val="00927453"/>
    <w:rsid w:val="00941E30"/>
    <w:rsid w:val="00960B04"/>
    <w:rsid w:val="009777D9"/>
    <w:rsid w:val="00991B88"/>
    <w:rsid w:val="009A4617"/>
    <w:rsid w:val="009A5753"/>
    <w:rsid w:val="009A579D"/>
    <w:rsid w:val="009C0E67"/>
    <w:rsid w:val="009E3297"/>
    <w:rsid w:val="009F734F"/>
    <w:rsid w:val="00A246B6"/>
    <w:rsid w:val="00A34930"/>
    <w:rsid w:val="00A42350"/>
    <w:rsid w:val="00A46982"/>
    <w:rsid w:val="00A47E70"/>
    <w:rsid w:val="00A50CF0"/>
    <w:rsid w:val="00A7671C"/>
    <w:rsid w:val="00AA2CBC"/>
    <w:rsid w:val="00AC5820"/>
    <w:rsid w:val="00AD1CD8"/>
    <w:rsid w:val="00B258BB"/>
    <w:rsid w:val="00B34269"/>
    <w:rsid w:val="00B43236"/>
    <w:rsid w:val="00B67B97"/>
    <w:rsid w:val="00B968C8"/>
    <w:rsid w:val="00BA3EC5"/>
    <w:rsid w:val="00BA51D9"/>
    <w:rsid w:val="00BB5DFC"/>
    <w:rsid w:val="00BD279D"/>
    <w:rsid w:val="00BD6BB8"/>
    <w:rsid w:val="00BD7E3E"/>
    <w:rsid w:val="00C66BA2"/>
    <w:rsid w:val="00C95985"/>
    <w:rsid w:val="00CB2969"/>
    <w:rsid w:val="00CC5026"/>
    <w:rsid w:val="00CC68D0"/>
    <w:rsid w:val="00D03F9A"/>
    <w:rsid w:val="00D06D51"/>
    <w:rsid w:val="00D24991"/>
    <w:rsid w:val="00D50255"/>
    <w:rsid w:val="00D66520"/>
    <w:rsid w:val="00D66DA1"/>
    <w:rsid w:val="00D74099"/>
    <w:rsid w:val="00DB084C"/>
    <w:rsid w:val="00DE34CF"/>
    <w:rsid w:val="00E13F3D"/>
    <w:rsid w:val="00E34898"/>
    <w:rsid w:val="00EB09B7"/>
    <w:rsid w:val="00EC077A"/>
    <w:rsid w:val="00EC24A4"/>
    <w:rsid w:val="00ED61B4"/>
    <w:rsid w:val="00EE7D7C"/>
    <w:rsid w:val="00EF3FC2"/>
    <w:rsid w:val="00EF78BE"/>
    <w:rsid w:val="00F25D98"/>
    <w:rsid w:val="00F300FB"/>
    <w:rsid w:val="00F30AFD"/>
    <w:rsid w:val="00F66745"/>
    <w:rsid w:val="00FB6386"/>
    <w:rsid w:val="00FD647C"/>
    <w:rsid w:val="00FF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D7409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oleObject" Target="embeddings/oleObject3.bin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088012-34DA-469B-B7F9-2BFA0982A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4</Pages>
  <Words>1016</Words>
  <Characters>5794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R4-2118970 </cp:lastModifiedBy>
  <cp:revision>42</cp:revision>
  <cp:lastPrinted>1900-01-01T08:00:00Z</cp:lastPrinted>
  <dcterms:created xsi:type="dcterms:W3CDTF">2021-11-15T20:16:00Z</dcterms:created>
  <dcterms:modified xsi:type="dcterms:W3CDTF">2021-11-15T22:39:00Z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